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6E" w:rsidRPr="00DC7A00" w:rsidRDefault="00631D6E" w:rsidP="00EC5D8F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</w:rPr>
        <w:t>Р</w:t>
      </w:r>
      <w:r w:rsidRPr="00DC7A00">
        <w:rPr>
          <w:rFonts w:ascii="Arial" w:hAnsi="Arial" w:cs="Arial"/>
          <w:b/>
          <w:sz w:val="28"/>
          <w:szCs w:val="28"/>
        </w:rPr>
        <w:t>ОССИЙСКАЯ ФЕДЕРАЦИЯ</w:t>
      </w:r>
    </w:p>
    <w:p w:rsidR="00631D6E" w:rsidRPr="00DC7A00" w:rsidRDefault="00631D6E" w:rsidP="00EC5D8F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  <w:szCs w:val="28"/>
        </w:rPr>
        <w:t>БРЯНСКАЯ ОБЛАСТЬ УНЕЧСКИЙ РАЙОН</w:t>
      </w:r>
    </w:p>
    <w:p w:rsidR="00631D6E" w:rsidRPr="00DC7A00" w:rsidRDefault="00631D6E" w:rsidP="00EC5D8F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  <w:szCs w:val="28"/>
        </w:rPr>
        <w:t>Ивайтенский сельский   Совет народных депутатов</w:t>
      </w:r>
    </w:p>
    <w:p w:rsidR="00631D6E" w:rsidRPr="00DC7A00" w:rsidRDefault="00631D6E" w:rsidP="00EC5D8F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  <w:szCs w:val="28"/>
        </w:rPr>
        <w:t>Ивайтенское сельское поселение</w:t>
      </w:r>
    </w:p>
    <w:p w:rsidR="00631D6E" w:rsidRPr="00DC7A00" w:rsidRDefault="00631D6E" w:rsidP="00EC5D8F">
      <w:pPr>
        <w:jc w:val="center"/>
        <w:rPr>
          <w:rFonts w:ascii="Arial" w:hAnsi="Arial" w:cs="Arial"/>
          <w:b/>
          <w:sz w:val="28"/>
          <w:szCs w:val="28"/>
        </w:rPr>
      </w:pPr>
    </w:p>
    <w:p w:rsidR="00631D6E" w:rsidRPr="00DC7A00" w:rsidRDefault="00631D6E" w:rsidP="00EC5D8F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  <w:szCs w:val="28"/>
        </w:rPr>
        <w:t>Р Е Ш Е Н И Е</w:t>
      </w:r>
    </w:p>
    <w:p w:rsidR="00631D6E" w:rsidRPr="00DC7A00" w:rsidRDefault="00631D6E" w:rsidP="008A77E5">
      <w:pPr>
        <w:jc w:val="center"/>
        <w:rPr>
          <w:rFonts w:ascii="Arial" w:hAnsi="Arial" w:cs="Arial"/>
          <w:b/>
        </w:rPr>
      </w:pPr>
    </w:p>
    <w:p w:rsidR="00631D6E" w:rsidRPr="00DC7A00" w:rsidRDefault="00631D6E" w:rsidP="005A0F8E">
      <w:pPr>
        <w:rPr>
          <w:rFonts w:ascii="Arial" w:hAnsi="Arial" w:cs="Arial"/>
        </w:rPr>
      </w:pPr>
      <w:r w:rsidRPr="00DC7A00">
        <w:rPr>
          <w:rFonts w:ascii="Arial" w:hAnsi="Arial" w:cs="Arial"/>
        </w:rPr>
        <w:t>От 18 июня 2019г.№    3-142</w:t>
      </w:r>
    </w:p>
    <w:p w:rsidR="00631D6E" w:rsidRPr="00DC7A00" w:rsidRDefault="00631D6E" w:rsidP="005A0F8E">
      <w:pPr>
        <w:rPr>
          <w:rFonts w:ascii="Arial" w:hAnsi="Arial" w:cs="Arial"/>
        </w:rPr>
      </w:pPr>
    </w:p>
    <w:p w:rsidR="00631D6E" w:rsidRPr="00DC7A00" w:rsidRDefault="00631D6E" w:rsidP="004B5BEF">
      <w:pPr>
        <w:rPr>
          <w:rFonts w:ascii="Arial" w:hAnsi="Arial" w:cs="Arial"/>
        </w:rPr>
      </w:pPr>
      <w:r w:rsidRPr="00DC7A00">
        <w:rPr>
          <w:rFonts w:ascii="Arial" w:hAnsi="Arial" w:cs="Arial"/>
        </w:rPr>
        <w:t xml:space="preserve">О внесении изменений в решение </w:t>
      </w:r>
    </w:p>
    <w:p w:rsidR="00631D6E" w:rsidRPr="00DC7A00" w:rsidRDefault="00631D6E" w:rsidP="004B5BEF">
      <w:pPr>
        <w:rPr>
          <w:rFonts w:ascii="Arial" w:hAnsi="Arial" w:cs="Arial"/>
        </w:rPr>
      </w:pPr>
      <w:r w:rsidRPr="00DC7A00">
        <w:rPr>
          <w:rFonts w:ascii="Arial" w:hAnsi="Arial" w:cs="Arial"/>
        </w:rPr>
        <w:t>Ивайтенского сельского Совета народных</w:t>
      </w:r>
    </w:p>
    <w:p w:rsidR="00631D6E" w:rsidRPr="00DC7A00" w:rsidRDefault="00631D6E" w:rsidP="004B5BEF">
      <w:pPr>
        <w:rPr>
          <w:rFonts w:ascii="Arial" w:hAnsi="Arial" w:cs="Arial"/>
        </w:rPr>
      </w:pPr>
      <w:r w:rsidRPr="00DC7A00">
        <w:rPr>
          <w:rFonts w:ascii="Arial" w:hAnsi="Arial" w:cs="Arial"/>
        </w:rPr>
        <w:t xml:space="preserve">депутатов от 28.10.2010г. № 2-48«О </w:t>
      </w:r>
    </w:p>
    <w:p w:rsidR="00631D6E" w:rsidRPr="00DC7A00" w:rsidRDefault="00631D6E" w:rsidP="004B5BEF">
      <w:pPr>
        <w:rPr>
          <w:rFonts w:ascii="Arial" w:hAnsi="Arial" w:cs="Arial"/>
        </w:rPr>
      </w:pPr>
      <w:r w:rsidRPr="00DC7A00">
        <w:rPr>
          <w:rFonts w:ascii="Arial" w:hAnsi="Arial" w:cs="Arial"/>
        </w:rPr>
        <w:t xml:space="preserve">земельном налоге» (в редакции решения </w:t>
      </w:r>
    </w:p>
    <w:p w:rsidR="00631D6E" w:rsidRPr="00DC7A00" w:rsidRDefault="00631D6E" w:rsidP="004B5BEF">
      <w:pPr>
        <w:rPr>
          <w:rFonts w:ascii="Arial" w:hAnsi="Arial" w:cs="Arial"/>
        </w:rPr>
      </w:pPr>
      <w:r w:rsidRPr="00DC7A00">
        <w:rPr>
          <w:rFonts w:ascii="Arial" w:hAnsi="Arial" w:cs="Arial"/>
        </w:rPr>
        <w:t xml:space="preserve">от 28.10.2013г. № 2-111, от 29.09.2014г. </w:t>
      </w:r>
    </w:p>
    <w:p w:rsidR="00631D6E" w:rsidRPr="00DC7A00" w:rsidRDefault="00631D6E" w:rsidP="004B5BEF">
      <w:pPr>
        <w:rPr>
          <w:rFonts w:ascii="Arial" w:hAnsi="Arial" w:cs="Arial"/>
        </w:rPr>
      </w:pPr>
      <w:r w:rsidRPr="00DC7A00">
        <w:rPr>
          <w:rFonts w:ascii="Arial" w:hAnsi="Arial" w:cs="Arial"/>
        </w:rPr>
        <w:t>№3-14, от 16.09.2015г. № 3-35, от 08.02.2016г</w:t>
      </w:r>
    </w:p>
    <w:p w:rsidR="00631D6E" w:rsidRPr="00DC7A00" w:rsidRDefault="00631D6E" w:rsidP="004B5BEF">
      <w:pPr>
        <w:rPr>
          <w:rFonts w:ascii="Arial" w:hAnsi="Arial" w:cs="Arial"/>
        </w:rPr>
      </w:pPr>
      <w:r w:rsidRPr="00DC7A00">
        <w:rPr>
          <w:rFonts w:ascii="Arial" w:hAnsi="Arial" w:cs="Arial"/>
        </w:rPr>
        <w:t>№ 3-49, от 20.09.2018г № 3-120)</w:t>
      </w:r>
    </w:p>
    <w:p w:rsidR="00631D6E" w:rsidRPr="00DC7A00" w:rsidRDefault="00631D6E" w:rsidP="008A77E5">
      <w:pPr>
        <w:jc w:val="both"/>
        <w:rPr>
          <w:rFonts w:ascii="Arial" w:hAnsi="Arial" w:cs="Arial"/>
        </w:rPr>
      </w:pPr>
    </w:p>
    <w:p w:rsidR="00631D6E" w:rsidRPr="00DC7A00" w:rsidRDefault="00631D6E" w:rsidP="008A77E5">
      <w:pPr>
        <w:rPr>
          <w:rFonts w:ascii="Arial" w:hAnsi="Arial" w:cs="Arial"/>
        </w:rPr>
      </w:pPr>
    </w:p>
    <w:p w:rsidR="00631D6E" w:rsidRPr="00DC7A00" w:rsidRDefault="00631D6E" w:rsidP="008A77E5">
      <w:pPr>
        <w:jc w:val="both"/>
        <w:rPr>
          <w:rFonts w:ascii="Arial" w:hAnsi="Arial" w:cs="Arial"/>
        </w:rPr>
      </w:pPr>
      <w:r w:rsidRPr="00DC7A00">
        <w:rPr>
          <w:rFonts w:ascii="Arial" w:hAnsi="Arial" w:cs="Arial"/>
        </w:rPr>
        <w:tab/>
        <w:t>В соответствии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 образования «Ивайтенское сельское  поселение»    Ивайтенский сельский  Совет народных депутатов</w:t>
      </w:r>
    </w:p>
    <w:p w:rsidR="00631D6E" w:rsidRPr="00DC7A00" w:rsidRDefault="00631D6E" w:rsidP="008A77E5">
      <w:pPr>
        <w:jc w:val="both"/>
        <w:rPr>
          <w:rFonts w:ascii="Arial" w:hAnsi="Arial" w:cs="Arial"/>
        </w:rPr>
      </w:pPr>
    </w:p>
    <w:p w:rsidR="00631D6E" w:rsidRPr="00DC7A00" w:rsidRDefault="00631D6E" w:rsidP="008A77E5">
      <w:pPr>
        <w:jc w:val="both"/>
        <w:rPr>
          <w:rFonts w:ascii="Arial" w:hAnsi="Arial" w:cs="Arial"/>
          <w:b/>
          <w:bCs/>
        </w:rPr>
      </w:pPr>
      <w:r w:rsidRPr="00DC7A00">
        <w:rPr>
          <w:rFonts w:ascii="Arial" w:hAnsi="Arial" w:cs="Arial"/>
        </w:rPr>
        <w:tab/>
      </w:r>
      <w:r w:rsidRPr="00DC7A00">
        <w:rPr>
          <w:rFonts w:ascii="Arial" w:hAnsi="Arial" w:cs="Arial"/>
          <w:b/>
          <w:bCs/>
        </w:rPr>
        <w:t>РЕШИЛ:</w:t>
      </w:r>
    </w:p>
    <w:p w:rsidR="00631D6E" w:rsidRPr="00DC7A00" w:rsidRDefault="00631D6E" w:rsidP="008A77E5">
      <w:pPr>
        <w:jc w:val="both"/>
        <w:rPr>
          <w:rFonts w:ascii="Arial" w:hAnsi="Arial" w:cs="Arial"/>
          <w:b/>
          <w:bCs/>
        </w:rPr>
      </w:pPr>
    </w:p>
    <w:p w:rsidR="00631D6E" w:rsidRPr="00DC7A00" w:rsidRDefault="00631D6E" w:rsidP="00FB32C6">
      <w:pPr>
        <w:jc w:val="both"/>
        <w:rPr>
          <w:rFonts w:ascii="Arial" w:hAnsi="Arial" w:cs="Arial"/>
        </w:rPr>
      </w:pPr>
      <w:r w:rsidRPr="00DC7A00">
        <w:rPr>
          <w:rFonts w:ascii="Arial" w:hAnsi="Arial" w:cs="Arial"/>
        </w:rPr>
        <w:tab/>
        <w:t xml:space="preserve">1.Внести изменение в решение Ивайтенского сельского Совета народных депутатов от 28.10.2010г. № 2-48 «О земельном налоге» (в редакции решения от 28.10.2013г № 2-111, от 29.09.2014г. № 3-14, от 16.09.2015г. №3-35, от 08.02.2016г № 3-49, от 20.09.2018г. № 3-120): </w:t>
      </w:r>
    </w:p>
    <w:p w:rsidR="00631D6E" w:rsidRPr="00DC7A00" w:rsidRDefault="00631D6E" w:rsidP="008A77E5">
      <w:pPr>
        <w:jc w:val="both"/>
        <w:rPr>
          <w:rFonts w:ascii="Arial" w:hAnsi="Arial" w:cs="Arial"/>
        </w:rPr>
      </w:pPr>
      <w:r w:rsidRPr="00DC7A00">
        <w:rPr>
          <w:rFonts w:ascii="Arial" w:hAnsi="Arial" w:cs="Arial"/>
        </w:rPr>
        <w:tab/>
        <w:t xml:space="preserve">1.1.Абзац 3 подпункта 2.1. пункта 2 </w:t>
      </w:r>
      <w:bookmarkStart w:id="0" w:name="_GoBack"/>
      <w:bookmarkEnd w:id="0"/>
      <w:r w:rsidRPr="00DC7A00">
        <w:rPr>
          <w:rFonts w:ascii="Arial" w:hAnsi="Arial" w:cs="Arial"/>
        </w:rPr>
        <w:t xml:space="preserve">изложить в следующей редакции: </w:t>
      </w:r>
    </w:p>
    <w:p w:rsidR="00631D6E" w:rsidRPr="00DC7A00" w:rsidRDefault="00631D6E" w:rsidP="00AF172C">
      <w:pPr>
        <w:autoSpaceDE w:val="0"/>
        <w:autoSpaceDN w:val="0"/>
        <w:adjustRightInd w:val="0"/>
        <w:jc w:val="both"/>
        <w:rPr>
          <w:rFonts w:ascii="Arial" w:hAnsi="Arial" w:cs="Arial"/>
          <w:lang w:eastAsia="en-US"/>
        </w:rPr>
      </w:pPr>
      <w:r w:rsidRPr="00DC7A00">
        <w:rPr>
          <w:rFonts w:ascii="Arial" w:hAnsi="Arial" w:cs="Arial"/>
        </w:rPr>
        <w:t>«-</w:t>
      </w:r>
      <w:r w:rsidRPr="00DC7A00">
        <w:rPr>
          <w:rFonts w:ascii="Arial" w:hAnsi="Arial" w:cs="Arial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DC7A00">
          <w:rPr>
            <w:rFonts w:ascii="Arial" w:hAnsi="Arial" w:cs="Arial"/>
            <w:color w:val="000000"/>
            <w:lang w:eastAsia="en-US"/>
          </w:rPr>
          <w:t>законом</w:t>
        </w:r>
      </w:hyperlink>
      <w:r w:rsidRPr="00DC7A00">
        <w:rPr>
          <w:rFonts w:ascii="Arial" w:hAnsi="Arial" w:cs="Arial"/>
        </w:rPr>
        <w:t xml:space="preserve"> </w:t>
      </w:r>
      <w:r w:rsidRPr="00DC7A00">
        <w:rPr>
          <w:rFonts w:ascii="Arial" w:hAnsi="Arial" w:cs="Arial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Федерации;».</w:t>
      </w:r>
    </w:p>
    <w:p w:rsidR="00631D6E" w:rsidRPr="00DC7A00" w:rsidRDefault="00631D6E" w:rsidP="008C4146">
      <w:pPr>
        <w:jc w:val="both"/>
        <w:rPr>
          <w:rFonts w:ascii="Arial" w:hAnsi="Arial" w:cs="Arial"/>
        </w:rPr>
      </w:pPr>
      <w:r w:rsidRPr="00DC7A00">
        <w:rPr>
          <w:rFonts w:ascii="Arial" w:hAnsi="Arial" w:cs="Arial"/>
        </w:rPr>
        <w:tab/>
        <w:t>2.Настоящее решение опубликовать (обнародовать) в газете «Унечская газета» и разместить на официальном сайте в сети Интернет.</w:t>
      </w:r>
    </w:p>
    <w:p w:rsidR="00631D6E" w:rsidRPr="00DC7A00" w:rsidRDefault="00631D6E" w:rsidP="008C4146">
      <w:pPr>
        <w:pStyle w:val="BodyText3"/>
        <w:rPr>
          <w:rFonts w:ascii="Arial" w:hAnsi="Arial" w:cs="Arial"/>
          <w:sz w:val="24"/>
        </w:rPr>
      </w:pPr>
      <w:r w:rsidRPr="00DC7A00">
        <w:rPr>
          <w:rFonts w:ascii="Arial" w:hAnsi="Arial" w:cs="Arial"/>
          <w:sz w:val="24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631D6E" w:rsidRPr="00DC7A00" w:rsidRDefault="00631D6E" w:rsidP="008A77E5">
      <w:pPr>
        <w:jc w:val="both"/>
        <w:rPr>
          <w:rFonts w:ascii="Arial" w:hAnsi="Arial" w:cs="Arial"/>
        </w:rPr>
      </w:pPr>
    </w:p>
    <w:p w:rsidR="00631D6E" w:rsidRPr="00DC7A00" w:rsidRDefault="00631D6E" w:rsidP="008A77E5">
      <w:pPr>
        <w:jc w:val="both"/>
        <w:rPr>
          <w:rFonts w:ascii="Arial" w:hAnsi="Arial" w:cs="Arial"/>
        </w:rPr>
      </w:pPr>
    </w:p>
    <w:p w:rsidR="00631D6E" w:rsidRPr="00DC7A00" w:rsidRDefault="00631D6E" w:rsidP="008A77E5">
      <w:pPr>
        <w:jc w:val="both"/>
        <w:rPr>
          <w:rFonts w:ascii="Arial" w:hAnsi="Arial" w:cs="Arial"/>
        </w:rPr>
      </w:pPr>
    </w:p>
    <w:p w:rsidR="00631D6E" w:rsidRPr="00DC7A00" w:rsidRDefault="00631D6E" w:rsidP="008A77E5">
      <w:pPr>
        <w:jc w:val="both"/>
        <w:rPr>
          <w:rFonts w:ascii="Arial" w:hAnsi="Arial" w:cs="Arial"/>
        </w:rPr>
      </w:pPr>
      <w:r w:rsidRPr="00DC7A00">
        <w:rPr>
          <w:rFonts w:ascii="Arial" w:hAnsi="Arial" w:cs="Arial"/>
        </w:rPr>
        <w:t>Председатель сельского Совета</w:t>
      </w:r>
    </w:p>
    <w:p w:rsidR="00631D6E" w:rsidRPr="00DC7A00" w:rsidRDefault="00631D6E" w:rsidP="008A77E5">
      <w:pPr>
        <w:jc w:val="both"/>
        <w:rPr>
          <w:rFonts w:ascii="Arial" w:hAnsi="Arial" w:cs="Arial"/>
        </w:rPr>
      </w:pPr>
      <w:r w:rsidRPr="00DC7A00">
        <w:rPr>
          <w:rFonts w:ascii="Arial" w:hAnsi="Arial" w:cs="Arial"/>
        </w:rPr>
        <w:t>народных депутатов                                                                      А.А.Борзыкин</w:t>
      </w:r>
    </w:p>
    <w:p w:rsidR="00631D6E" w:rsidRPr="00DC7A00" w:rsidRDefault="00631D6E">
      <w:pPr>
        <w:rPr>
          <w:rFonts w:ascii="Arial" w:hAnsi="Arial" w:cs="Arial"/>
        </w:rPr>
      </w:pPr>
    </w:p>
    <w:sectPr w:rsidR="00631D6E" w:rsidRPr="00DC7A00" w:rsidSect="00C8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7E5"/>
    <w:rsid w:val="001A18C8"/>
    <w:rsid w:val="002439B1"/>
    <w:rsid w:val="00273E0A"/>
    <w:rsid w:val="00327C80"/>
    <w:rsid w:val="003926B6"/>
    <w:rsid w:val="003A4A30"/>
    <w:rsid w:val="003B52DC"/>
    <w:rsid w:val="00456B29"/>
    <w:rsid w:val="00466A50"/>
    <w:rsid w:val="004A3287"/>
    <w:rsid w:val="004B5BEF"/>
    <w:rsid w:val="004E5488"/>
    <w:rsid w:val="004F6346"/>
    <w:rsid w:val="0052653F"/>
    <w:rsid w:val="005841F8"/>
    <w:rsid w:val="005A0F8E"/>
    <w:rsid w:val="005B03BF"/>
    <w:rsid w:val="00631D6E"/>
    <w:rsid w:val="006551DF"/>
    <w:rsid w:val="00663058"/>
    <w:rsid w:val="00750BC9"/>
    <w:rsid w:val="00864AD1"/>
    <w:rsid w:val="00872706"/>
    <w:rsid w:val="008A77E5"/>
    <w:rsid w:val="008A7A9D"/>
    <w:rsid w:val="008C4146"/>
    <w:rsid w:val="008F1E2E"/>
    <w:rsid w:val="00937DB3"/>
    <w:rsid w:val="009C02A6"/>
    <w:rsid w:val="009D6929"/>
    <w:rsid w:val="00A97FA6"/>
    <w:rsid w:val="00AA50FC"/>
    <w:rsid w:val="00AD32A2"/>
    <w:rsid w:val="00AE586D"/>
    <w:rsid w:val="00AF172C"/>
    <w:rsid w:val="00B772AE"/>
    <w:rsid w:val="00B775B2"/>
    <w:rsid w:val="00C2307D"/>
    <w:rsid w:val="00C859D9"/>
    <w:rsid w:val="00CE22A4"/>
    <w:rsid w:val="00D3230C"/>
    <w:rsid w:val="00DC7A00"/>
    <w:rsid w:val="00EC5D8F"/>
    <w:rsid w:val="00F4165E"/>
    <w:rsid w:val="00FB32C6"/>
    <w:rsid w:val="00FC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7E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3BF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03BF"/>
    <w:rPr>
      <w:rFonts w:ascii="Arial" w:hAnsi="Arial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8A77E5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77E5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8A77E5"/>
    <w:pPr>
      <w:jc w:val="both"/>
    </w:pPr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A77E5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456B29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56B29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56B29"/>
    <w:rPr>
      <w:rFonts w:ascii="Arial Narrow" w:hAnsi="Arial Narrow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55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1DF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66A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46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</Pages>
  <Words>322</Words>
  <Characters>1836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Бухгалтер</cp:lastModifiedBy>
  <cp:revision>3</cp:revision>
  <cp:lastPrinted>2019-06-19T06:23:00Z</cp:lastPrinted>
  <dcterms:created xsi:type="dcterms:W3CDTF">2019-06-19T05:27:00Z</dcterms:created>
  <dcterms:modified xsi:type="dcterms:W3CDTF">2019-06-19T06:23:00Z</dcterms:modified>
</cp:coreProperties>
</file>